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185565E4"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7A3A36" w:rsidRPr="007A3A36">
        <w:t>C20-0171-1550</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14B966E9" w:rsidR="00A16C6E" w:rsidRPr="00037ACA" w:rsidRDefault="0016733E" w:rsidP="00A16C6E">
      <w:pPr>
        <w:tabs>
          <w:tab w:val="left" w:pos="-720"/>
          <w:tab w:val="right" w:pos="8892"/>
        </w:tabs>
        <w:jc w:val="right"/>
        <w:rPr>
          <w:rFonts w:cs="Arial"/>
          <w:szCs w:val="22"/>
        </w:rPr>
      </w:pPr>
      <w:r>
        <w:rPr>
          <w:rFonts w:cs="Arial"/>
          <w:szCs w:val="22"/>
        </w:rPr>
        <w:t>1</w:t>
      </w:r>
      <w:r w:rsidR="007A3A36">
        <w:rPr>
          <w:rFonts w:cs="Arial"/>
          <w:szCs w:val="22"/>
        </w:rPr>
        <w:t>1</w:t>
      </w:r>
      <w:r w:rsidR="001F0A9F" w:rsidRPr="001F0A9F">
        <w:rPr>
          <w:rFonts w:cs="Arial"/>
          <w:szCs w:val="22"/>
          <w:vertAlign w:val="superscript"/>
        </w:rPr>
        <w:t>th</w:t>
      </w:r>
      <w:r w:rsidR="001F0A9F">
        <w:rPr>
          <w:rFonts w:cs="Arial"/>
          <w:szCs w:val="22"/>
        </w:rPr>
        <w:t xml:space="preserve"> </w:t>
      </w:r>
      <w:r w:rsidR="007A3A36">
        <w:rPr>
          <w:rFonts w:cs="Arial"/>
          <w:szCs w:val="22"/>
        </w:rPr>
        <w:t>March</w:t>
      </w:r>
      <w:r w:rsidR="001F0A9F">
        <w:rPr>
          <w:rFonts w:cs="Arial"/>
          <w:szCs w:val="22"/>
        </w:rPr>
        <w:t xml:space="preserve">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0040CDC6"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A3A36" w:rsidRPr="00FD6EA9">
        <w:rPr>
          <w:b/>
          <w:bCs/>
        </w:rPr>
        <w:t>C20-0171-1550</w:t>
      </w:r>
    </w:p>
    <w:p w14:paraId="6325063C" w14:textId="2ECEB1D5" w:rsidR="00713B0B" w:rsidRPr="002B5F48" w:rsidRDefault="00A16C6E" w:rsidP="00713B0B">
      <w:pPr>
        <w:rPr>
          <w:b/>
          <w:iCs/>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2B5F48" w:rsidRPr="002B5F48">
        <w:rPr>
          <w:b/>
          <w:iCs/>
        </w:rPr>
        <w:t>Technical assistance in developing a Method for Producing Soil Health Indicators for England</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64B36A28"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5E6A68">
        <w:rPr>
          <w:rFonts w:cs="Arial"/>
          <w:b/>
          <w:szCs w:val="22"/>
        </w:rPr>
        <w:t>Monday 12</w:t>
      </w:r>
      <w:r w:rsidR="005E6A68" w:rsidRPr="005E6A68">
        <w:rPr>
          <w:rFonts w:cs="Arial"/>
          <w:b/>
          <w:szCs w:val="22"/>
          <w:vertAlign w:val="superscript"/>
        </w:rPr>
        <w:t>th</w:t>
      </w:r>
      <w:r w:rsidR="005E6A68">
        <w:rPr>
          <w:rFonts w:cs="Arial"/>
          <w:b/>
          <w:szCs w:val="22"/>
        </w:rPr>
        <w:t xml:space="preserve"> April </w:t>
      </w:r>
      <w:r w:rsidR="00930373">
        <w:rPr>
          <w:rFonts w:cs="Arial"/>
          <w:b/>
          <w:szCs w:val="22"/>
        </w:rPr>
        <w:t>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1ED25FD6" w:rsidR="008A45AA" w:rsidRPr="00A1258A" w:rsidRDefault="008A45AA" w:rsidP="007E3428">
      <w:pPr>
        <w:contextualSpacing/>
        <w:rPr>
          <w:rFonts w:cs="Arial"/>
          <w:szCs w:val="22"/>
        </w:rPr>
      </w:pPr>
      <w:r w:rsidRPr="00A1258A">
        <w:rPr>
          <w:rFonts w:cs="Arial"/>
          <w:szCs w:val="22"/>
        </w:rPr>
        <w:t xml:space="preserve">JNCC's Project </w:t>
      </w:r>
      <w:r w:rsidR="00E76AE9">
        <w:rPr>
          <w:rFonts w:cs="Arial"/>
          <w:szCs w:val="22"/>
        </w:rPr>
        <w:t xml:space="preserve">Leads </w:t>
      </w:r>
      <w:r w:rsidRPr="00A1258A">
        <w:rPr>
          <w:rFonts w:cs="Arial"/>
          <w:szCs w:val="22"/>
        </w:rPr>
        <w:t xml:space="preserve">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5A9CEF57" w14:textId="42EC708C" w:rsidR="008A45AA" w:rsidRDefault="008A45AA" w:rsidP="008A45AA">
      <w:pPr>
        <w:tabs>
          <w:tab w:val="left" w:pos="-720"/>
          <w:tab w:val="left" w:pos="720"/>
          <w:tab w:val="left" w:pos="1440"/>
          <w:tab w:val="left" w:pos="2160"/>
          <w:tab w:val="left" w:pos="2520"/>
        </w:tabs>
        <w:jc w:val="both"/>
        <w:rPr>
          <w:rFonts w:cs="Arial"/>
          <w:szCs w:val="22"/>
        </w:rPr>
      </w:pPr>
    </w:p>
    <w:p w14:paraId="7ED51614" w14:textId="77777777" w:rsidR="00E76AE9" w:rsidRDefault="00E76AE9" w:rsidP="00E76AE9">
      <w:pPr>
        <w:contextualSpacing/>
      </w:pPr>
      <w:r>
        <w:t>Hannah Hoskins</w:t>
      </w:r>
    </w:p>
    <w:p w14:paraId="2151AAF6" w14:textId="77777777" w:rsidR="00E76AE9" w:rsidRPr="00137EF4" w:rsidRDefault="00E76AE9" w:rsidP="00E76AE9">
      <w:pPr>
        <w:contextualSpacing/>
      </w:pPr>
      <w:r w:rsidRPr="00137EF4">
        <w:t>Email: hannah.hoskins@jncc.gov.uk</w:t>
      </w:r>
    </w:p>
    <w:p w14:paraId="254DEAAE" w14:textId="77777777" w:rsidR="00E76AE9" w:rsidRDefault="00E76AE9" w:rsidP="00E76AE9">
      <w:pPr>
        <w:contextualSpacing/>
      </w:pPr>
    </w:p>
    <w:p w14:paraId="3930DE57" w14:textId="77777777" w:rsidR="00E76AE9" w:rsidRDefault="00E76AE9" w:rsidP="00E76AE9">
      <w:pPr>
        <w:contextualSpacing/>
      </w:pPr>
      <w:r>
        <w:t>OR</w:t>
      </w:r>
    </w:p>
    <w:p w14:paraId="22CE943C" w14:textId="77777777" w:rsidR="00E76AE9" w:rsidRDefault="00E76AE9" w:rsidP="00E76AE9">
      <w:pPr>
        <w:contextualSpacing/>
      </w:pPr>
    </w:p>
    <w:p w14:paraId="6A199976" w14:textId="77777777" w:rsidR="00E76AE9" w:rsidRPr="000E54D1" w:rsidRDefault="00E76AE9" w:rsidP="00E76AE9">
      <w:pPr>
        <w:contextualSpacing/>
      </w:pPr>
      <w:r w:rsidRPr="000E54D1">
        <w:t>Lawrence Way </w:t>
      </w:r>
    </w:p>
    <w:p w14:paraId="5B7A1806" w14:textId="77777777" w:rsidR="00E76AE9" w:rsidRPr="000E54D1" w:rsidRDefault="00E76AE9" w:rsidP="00E76AE9">
      <w:pPr>
        <w:contextualSpacing/>
      </w:pPr>
      <w:r w:rsidRPr="000E54D1">
        <w:t>Email: </w:t>
      </w:r>
      <w:hyperlink r:id="rId9" w:tgtFrame="_blank" w:history="1">
        <w:r w:rsidRPr="000E54D1">
          <w:rPr>
            <w:rStyle w:val="Hyperlink"/>
          </w:rPr>
          <w:t>Lawrence.Way@jncc.gov.uk</w:t>
        </w:r>
      </w:hyperlink>
      <w:r w:rsidRPr="000E54D1">
        <w:t>  </w:t>
      </w:r>
    </w:p>
    <w:p w14:paraId="03A69496" w14:textId="289EFD49" w:rsidR="00E76AE9" w:rsidRDefault="00E76AE9"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10"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footerReference w:type="default" r:id="rId12"/>
          <w:headerReference w:type="first" r:id="rId13"/>
          <w:footerReference w:type="first" r:id="rId14"/>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075958AB" w:rsidR="00740985" w:rsidRDefault="00740985" w:rsidP="00BE78C6">
      <w:pPr>
        <w:tabs>
          <w:tab w:val="left" w:pos="-720"/>
          <w:tab w:val="left" w:pos="720"/>
          <w:tab w:val="left" w:pos="1440"/>
          <w:tab w:val="left" w:pos="2160"/>
          <w:tab w:val="left" w:pos="2520"/>
        </w:tabs>
        <w:jc w:val="both"/>
        <w:rPr>
          <w:rFonts w:cs="Arial"/>
          <w:b/>
          <w:szCs w:val="22"/>
        </w:rPr>
      </w:pPr>
    </w:p>
    <w:p w14:paraId="439274AB" w14:textId="77777777" w:rsidR="00F35B98" w:rsidRPr="002220C9" w:rsidRDefault="00F35B98" w:rsidP="00F35B98">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FD6EA9">
        <w:rPr>
          <w:b/>
          <w:bCs/>
        </w:rPr>
        <w:t>C20-0171-1550</w:t>
      </w:r>
    </w:p>
    <w:p w14:paraId="6492915F" w14:textId="77777777" w:rsidR="00F35B98" w:rsidRPr="002B5F48" w:rsidRDefault="00F35B98" w:rsidP="00F35B98">
      <w:pPr>
        <w:rPr>
          <w:b/>
          <w:iCs/>
        </w:rPr>
      </w:pPr>
      <w:r w:rsidRPr="00527D28">
        <w:rPr>
          <w:rFonts w:cs="Arial"/>
          <w:b/>
          <w:szCs w:val="22"/>
        </w:rPr>
        <w:t>TITLE:</w:t>
      </w:r>
      <w:r w:rsidRPr="00527D28">
        <w:rPr>
          <w:rFonts w:cs="Arial"/>
          <w:b/>
        </w:rPr>
        <w:t xml:space="preserve"> </w:t>
      </w:r>
      <w:r w:rsidRPr="002B5F48">
        <w:rPr>
          <w:b/>
          <w:iCs/>
        </w:rPr>
        <w:t>Technical assistance in developing a Method for Producing Soil Health Indicators for England</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5"/>
      <w:footerReference w:type="first" r:id="rId16"/>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6733E"/>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B5F48"/>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27D28"/>
    <w:rsid w:val="00533D61"/>
    <w:rsid w:val="00536C6F"/>
    <w:rsid w:val="00537963"/>
    <w:rsid w:val="00562FF8"/>
    <w:rsid w:val="00564A2D"/>
    <w:rsid w:val="00565BB1"/>
    <w:rsid w:val="00587F2C"/>
    <w:rsid w:val="00593929"/>
    <w:rsid w:val="005C511D"/>
    <w:rsid w:val="005E6A68"/>
    <w:rsid w:val="005F340B"/>
    <w:rsid w:val="00601C6A"/>
    <w:rsid w:val="006024C0"/>
    <w:rsid w:val="00603FA2"/>
    <w:rsid w:val="00605EB3"/>
    <w:rsid w:val="00612A79"/>
    <w:rsid w:val="006216E2"/>
    <w:rsid w:val="00626C50"/>
    <w:rsid w:val="006347A2"/>
    <w:rsid w:val="00641A1C"/>
    <w:rsid w:val="00646E17"/>
    <w:rsid w:val="00685F3C"/>
    <w:rsid w:val="006B320C"/>
    <w:rsid w:val="006E2BA3"/>
    <w:rsid w:val="006E6311"/>
    <w:rsid w:val="00713B0B"/>
    <w:rsid w:val="00720EA7"/>
    <w:rsid w:val="007252D6"/>
    <w:rsid w:val="00740985"/>
    <w:rsid w:val="00753D22"/>
    <w:rsid w:val="00790C2E"/>
    <w:rsid w:val="007A05B4"/>
    <w:rsid w:val="007A3A36"/>
    <w:rsid w:val="007D718F"/>
    <w:rsid w:val="007E16B2"/>
    <w:rsid w:val="007E3428"/>
    <w:rsid w:val="007F0FDF"/>
    <w:rsid w:val="007F4748"/>
    <w:rsid w:val="00801DB5"/>
    <w:rsid w:val="008043AA"/>
    <w:rsid w:val="0081387A"/>
    <w:rsid w:val="00826963"/>
    <w:rsid w:val="008341C2"/>
    <w:rsid w:val="00844E05"/>
    <w:rsid w:val="0085087C"/>
    <w:rsid w:val="008756CE"/>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05758"/>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76AE9"/>
    <w:rsid w:val="00E80CBE"/>
    <w:rsid w:val="00ED5109"/>
    <w:rsid w:val="00ED6667"/>
    <w:rsid w:val="00EE04D3"/>
    <w:rsid w:val="00F14FF3"/>
    <w:rsid w:val="00F22B02"/>
    <w:rsid w:val="00F349A6"/>
    <w:rsid w:val="00F35B98"/>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tract.queries@jncc.gov.uk" TargetMode="External"/><Relationship Id="rId4" Type="http://schemas.openxmlformats.org/officeDocument/2006/relationships/settings" Target="settings.xml"/><Relationship Id="rId9" Type="http://schemas.openxmlformats.org/officeDocument/2006/relationships/hyperlink" Target="mailto:Lawrence.Way@jncc.gov.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TotalTime>
  <Pages>3</Pages>
  <Words>622</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Sukhinder Jhalli</cp:lastModifiedBy>
  <cp:revision>9</cp:revision>
  <cp:lastPrinted>2015-09-09T10:53:00Z</cp:lastPrinted>
  <dcterms:created xsi:type="dcterms:W3CDTF">2021-02-10T09:40:00Z</dcterms:created>
  <dcterms:modified xsi:type="dcterms:W3CDTF">2021-03-11T13:02:00Z</dcterms:modified>
</cp:coreProperties>
</file>